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B87C13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B87C13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genția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ezvoltare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egională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B87C13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B87C13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B87C13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 w:rsidRPr="00B87C13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0D52DB">
              <w:rPr>
                <w:rFonts w:ascii="Trebuchet MS" w:hAnsi="Trebuchet MS"/>
                <w:sz w:val="20"/>
                <w:szCs w:val="20"/>
              </w:rPr>
              <w:t>1</w:t>
            </w:r>
            <w:r w:rsidR="00797DC8" w:rsidRPr="00B87C13">
              <w:rPr>
                <w:rFonts w:ascii="Trebuchet MS" w:hAnsi="Trebuchet MS"/>
                <w:sz w:val="20"/>
                <w:szCs w:val="20"/>
              </w:rPr>
              <w:t>4</w:t>
            </w:r>
            <w:r w:rsidR="0080496C" w:rsidRPr="00B87C13">
              <w:rPr>
                <w:rFonts w:ascii="Trebuchet MS" w:hAnsi="Trebuchet MS"/>
                <w:sz w:val="20"/>
                <w:szCs w:val="20"/>
              </w:rPr>
              <w:t>.</w:t>
            </w:r>
            <w:r w:rsidR="000D52DB">
              <w:rPr>
                <w:rFonts w:ascii="Trebuchet MS" w:hAnsi="Trebuchet MS"/>
                <w:sz w:val="20"/>
                <w:szCs w:val="20"/>
              </w:rPr>
              <w:t>10</w:t>
            </w:r>
            <w:r w:rsidR="0080496C" w:rsidRPr="00B87C13">
              <w:rPr>
                <w:rFonts w:ascii="Trebuchet MS" w:hAnsi="Trebuchet MS"/>
                <w:sz w:val="20"/>
                <w:szCs w:val="20"/>
              </w:rPr>
              <w:t>.201</w:t>
            </w:r>
            <w:r w:rsidR="00CC4C13" w:rsidRPr="00B87C13">
              <w:rPr>
                <w:rFonts w:ascii="Trebuchet MS" w:hAnsi="Trebuchet MS"/>
                <w:sz w:val="20"/>
                <w:szCs w:val="20"/>
              </w:rPr>
              <w:t>4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unui</w:t>
            </w:r>
            <w:r w:rsidR="00A14BB6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97DC8" w:rsidRPr="00B87C13">
              <w:rPr>
                <w:rFonts w:ascii="Trebuchet MS" w:hAnsi="Trebuchet MS"/>
                <w:sz w:val="20"/>
                <w:szCs w:val="20"/>
              </w:rPr>
              <w:t>Verificare</w:t>
            </w:r>
            <w:r w:rsidR="00EF2054" w:rsidRPr="00B87C13">
              <w:rPr>
                <w:rFonts w:ascii="Trebuchet MS" w:hAnsi="Trebuchet MS"/>
                <w:sz w:val="20"/>
                <w:szCs w:val="20"/>
              </w:rPr>
              <w:t xml:space="preserve"> Proiecte</w:t>
            </w:r>
            <w:r w:rsidR="006B0045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B87C13">
              <w:rPr>
                <w:rFonts w:ascii="Trebuchet MS" w:hAnsi="Trebuchet MS"/>
                <w:sz w:val="20"/>
                <w:szCs w:val="20"/>
              </w:rPr>
              <w:t>,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la sediul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>, Str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B87C13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B87C13">
              <w:rPr>
                <w:rFonts w:ascii="Trebuchet MS" w:hAnsi="Trebuchet MS"/>
                <w:sz w:val="20"/>
                <w:szCs w:val="20"/>
              </w:rPr>
              <w:t>7A</w:t>
            </w:r>
            <w:r w:rsidRPr="00B87C13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B87C13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ul</w:t>
            </w:r>
            <w:r w:rsidR="00297B87" w:rsidRPr="00B87C13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B87C13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B87C13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r w:rsidR="00CC4C13" w:rsidRPr="00B87C13">
              <w:rPr>
                <w:rFonts w:ascii="Trebuchet MS" w:hAnsi="Trebuchet MS"/>
                <w:sz w:val="20"/>
                <w:szCs w:val="20"/>
              </w:rPr>
              <w:t>1</w:t>
            </w:r>
            <w:r w:rsidR="00797DC8" w:rsidRPr="00B87C13">
              <w:rPr>
                <w:rFonts w:ascii="Trebuchet MS" w:hAnsi="Trebuchet MS"/>
                <w:sz w:val="20"/>
                <w:szCs w:val="20"/>
              </w:rPr>
              <w:t xml:space="preserve"> an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 din momentul angajării.</w:t>
            </w:r>
          </w:p>
          <w:p w:rsidR="000929BB" w:rsidRPr="00B87C13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B87C13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8A5A74" w:rsidRPr="00B87C13">
              <w:rPr>
                <w:rFonts w:ascii="Trebuchet MS" w:hAnsi="Trebuchet MS" w:cs="Arial"/>
                <w:sz w:val="20"/>
                <w:szCs w:val="20"/>
              </w:rPr>
              <w:t xml:space="preserve"> în domeniul economic,</w:t>
            </w:r>
            <w:r w:rsidR="0024118E" w:rsidRPr="00B87C13">
              <w:rPr>
                <w:rFonts w:ascii="Trebuchet MS" w:hAnsi="Trebuchet MS" w:cs="Arial"/>
                <w:sz w:val="20"/>
                <w:szCs w:val="20"/>
              </w:rPr>
              <w:t xml:space="preserve"> absolvite cu diplomă de licenţă sau echivalent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0929BB" w:rsidRPr="00B87C13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B87C13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B87C13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B87C13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B87C13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B87C13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B87C13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B87C13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</w:t>
            </w:r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în </w:t>
            </w:r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Regiune.</w:t>
            </w:r>
          </w:p>
          <w:p w:rsidR="003959D4" w:rsidRPr="00B87C13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B87C13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B87C13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73580C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846A99" w:rsidRPr="00B87C13">
              <w:rPr>
                <w:rFonts w:ascii="Trebuchet MS" w:hAnsi="Trebuchet MS" w:cs="Arial"/>
                <w:b/>
                <w:sz w:val="20"/>
                <w:szCs w:val="20"/>
              </w:rPr>
              <w:t>3</w:t>
            </w:r>
            <w:r w:rsidR="00CC4C13" w:rsidRPr="00B87C13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73580C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CC4C13" w:rsidRPr="00B87C13">
              <w:rPr>
                <w:rFonts w:ascii="Trebuchet MS" w:hAnsi="Trebuchet MS" w:cs="Arial"/>
                <w:b/>
                <w:sz w:val="20"/>
                <w:szCs w:val="20"/>
              </w:rPr>
              <w:t>0</w:t>
            </w:r>
            <w:r w:rsidR="0080496C" w:rsidRPr="00B87C13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B87C13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="00624751" w:rsidRPr="00B87C13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B87C13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Pr="00B87C13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 w:rsidRPr="00B87C13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73580C">
              <w:rPr>
                <w:rFonts w:ascii="Trebuchet MS" w:hAnsi="Trebuchet MS" w:cs="Arial"/>
                <w:b/>
                <w:sz w:val="20"/>
                <w:szCs w:val="20"/>
              </w:rPr>
              <w:t>14.10</w:t>
            </w:r>
            <w:r w:rsidR="009669FE" w:rsidRPr="00B87C13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B87C13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B87C13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B87C13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 w:rsidRPr="00B87C13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B87C13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B87C13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B87C13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B87C13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7371F1" w:rsidRPr="00B87C1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oi.poscce@adrmuntenia.ro</w:t>
              </w:r>
            </w:hyperlink>
            <w:r w:rsidR="00553C53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="00F75800" w:rsidRPr="00B87C13">
              <w:rPr>
                <w:rFonts w:ascii="Trebuchet MS" w:hAnsi="Trebuchet MS" w:cs="Arial"/>
                <w:b/>
                <w:sz w:val="20"/>
                <w:szCs w:val="20"/>
              </w:rPr>
              <w:t>Răican Alina Raluca</w:t>
            </w:r>
            <w:r w:rsidR="00F433A4" w:rsidRPr="00B87C1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0C185D" w:rsidRPr="00B87C13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r w:rsidR="00F433A4" w:rsidRPr="00B87C13">
              <w:rPr>
                <w:rFonts w:ascii="Trebuchet MS" w:hAnsi="Trebuchet MS" w:cs="Arial"/>
                <w:b/>
                <w:sz w:val="20"/>
                <w:szCs w:val="20"/>
              </w:rPr>
              <w:t xml:space="preserve">Șef Birou </w:t>
            </w:r>
            <w:r w:rsidR="00F75800" w:rsidRPr="00B87C13">
              <w:rPr>
                <w:rFonts w:ascii="Trebuchet MS" w:hAnsi="Trebuchet MS" w:cs="Arial"/>
                <w:b/>
                <w:sz w:val="20"/>
                <w:szCs w:val="20"/>
              </w:rPr>
              <w:t>Verificare</w:t>
            </w:r>
            <w:r w:rsidR="002B7D3F" w:rsidRPr="00B87C13">
              <w:rPr>
                <w:rFonts w:ascii="Trebuchet MS" w:hAnsi="Trebuchet MS" w:cs="Arial"/>
                <w:b/>
                <w:sz w:val="20"/>
                <w:szCs w:val="20"/>
              </w:rPr>
              <w:t xml:space="preserve"> Proiecte POS CCE</w:t>
            </w:r>
            <w:r w:rsidR="00553C53" w:rsidRPr="00B87C13">
              <w:rPr>
                <w:rFonts w:ascii="Trebuchet MS" w:hAnsi="Trebuchet MS" w:cs="Arial"/>
                <w:sz w:val="20"/>
                <w:szCs w:val="20"/>
              </w:rPr>
              <w:t>/e-mail:</w:t>
            </w:r>
            <w:r w:rsidR="002B7D3F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hyperlink r:id="rId10" w:history="1">
              <w:r w:rsidR="00F75800" w:rsidRPr="00B87C1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verificare.poscce@adrmuntenia.ro</w:t>
              </w:r>
            </w:hyperlink>
            <w:r w:rsidR="00553C53" w:rsidRPr="00B87C13">
              <w:rPr>
                <w:rFonts w:ascii="Trebuchet MS" w:hAnsi="Trebuchet MS" w:cs="Arial"/>
                <w:sz w:val="20"/>
                <w:szCs w:val="20"/>
              </w:rPr>
              <w:t xml:space="preserve"> și </w:t>
            </w:r>
            <w:r w:rsidR="00A053BB" w:rsidRPr="00B87C13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1" w:history="1">
              <w:r w:rsidR="00F75800" w:rsidRPr="00B87C1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resurseumane@adrmuntenia.ro</w:t>
              </w:r>
            </w:hyperlink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 .</w:t>
            </w:r>
          </w:p>
          <w:p w:rsidR="003959D4" w:rsidRPr="00B87C13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B87C13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2" w:history="1">
              <w:r w:rsidR="000929BB" w:rsidRPr="00B87C13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B87C13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B87C13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F27" w:rsidRDefault="00A84F27">
      <w:r>
        <w:separator/>
      </w:r>
    </w:p>
  </w:endnote>
  <w:endnote w:type="continuationSeparator" w:id="0">
    <w:p w:rsidR="00A84F27" w:rsidRDefault="00A84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F27" w:rsidRDefault="00A84F27">
      <w:r>
        <w:separator/>
      </w:r>
    </w:p>
  </w:footnote>
  <w:footnote w:type="continuationSeparator" w:id="0">
    <w:p w:rsidR="00A84F27" w:rsidRDefault="00A84F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03458"/>
    <w:rsid w:val="00010301"/>
    <w:rsid w:val="000209FB"/>
    <w:rsid w:val="00035881"/>
    <w:rsid w:val="00063DD2"/>
    <w:rsid w:val="00071B07"/>
    <w:rsid w:val="00072038"/>
    <w:rsid w:val="000929BB"/>
    <w:rsid w:val="000C185D"/>
    <w:rsid w:val="000D52DB"/>
    <w:rsid w:val="000E202F"/>
    <w:rsid w:val="000E53CE"/>
    <w:rsid w:val="001012DA"/>
    <w:rsid w:val="0011782D"/>
    <w:rsid w:val="00142F53"/>
    <w:rsid w:val="00145271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82583"/>
    <w:rsid w:val="00297B87"/>
    <w:rsid w:val="002A379D"/>
    <w:rsid w:val="002B7D3F"/>
    <w:rsid w:val="002E467B"/>
    <w:rsid w:val="00342E5F"/>
    <w:rsid w:val="003706AE"/>
    <w:rsid w:val="003959D4"/>
    <w:rsid w:val="003B6D18"/>
    <w:rsid w:val="003D3578"/>
    <w:rsid w:val="003E4E2E"/>
    <w:rsid w:val="00414D74"/>
    <w:rsid w:val="00420D41"/>
    <w:rsid w:val="0043665F"/>
    <w:rsid w:val="00442191"/>
    <w:rsid w:val="00454D36"/>
    <w:rsid w:val="00470A1E"/>
    <w:rsid w:val="0047309C"/>
    <w:rsid w:val="00484E52"/>
    <w:rsid w:val="004B53D4"/>
    <w:rsid w:val="00522A1F"/>
    <w:rsid w:val="005445E3"/>
    <w:rsid w:val="00553C53"/>
    <w:rsid w:val="005A3789"/>
    <w:rsid w:val="005F7236"/>
    <w:rsid w:val="006152D3"/>
    <w:rsid w:val="00624751"/>
    <w:rsid w:val="006619EF"/>
    <w:rsid w:val="00677D43"/>
    <w:rsid w:val="006854DE"/>
    <w:rsid w:val="006864DF"/>
    <w:rsid w:val="00690078"/>
    <w:rsid w:val="006B0045"/>
    <w:rsid w:val="006D5CD0"/>
    <w:rsid w:val="00700101"/>
    <w:rsid w:val="0073580C"/>
    <w:rsid w:val="007371F1"/>
    <w:rsid w:val="007459B0"/>
    <w:rsid w:val="00763A6E"/>
    <w:rsid w:val="00797DC8"/>
    <w:rsid w:val="007B06D8"/>
    <w:rsid w:val="007E52C8"/>
    <w:rsid w:val="007E7920"/>
    <w:rsid w:val="0080496C"/>
    <w:rsid w:val="0080740B"/>
    <w:rsid w:val="008168AF"/>
    <w:rsid w:val="00822956"/>
    <w:rsid w:val="008259BD"/>
    <w:rsid w:val="008351D7"/>
    <w:rsid w:val="00846A99"/>
    <w:rsid w:val="0085406D"/>
    <w:rsid w:val="008731E2"/>
    <w:rsid w:val="00886756"/>
    <w:rsid w:val="0089109E"/>
    <w:rsid w:val="008964DD"/>
    <w:rsid w:val="008A5A74"/>
    <w:rsid w:val="008D0A44"/>
    <w:rsid w:val="008D63A6"/>
    <w:rsid w:val="008E1D6F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52CDD"/>
    <w:rsid w:val="00A63744"/>
    <w:rsid w:val="00A762E4"/>
    <w:rsid w:val="00A7688C"/>
    <w:rsid w:val="00A84F27"/>
    <w:rsid w:val="00AB241B"/>
    <w:rsid w:val="00AC4E4B"/>
    <w:rsid w:val="00AD3FC5"/>
    <w:rsid w:val="00AE3175"/>
    <w:rsid w:val="00B058CD"/>
    <w:rsid w:val="00B2335D"/>
    <w:rsid w:val="00B81106"/>
    <w:rsid w:val="00B8187C"/>
    <w:rsid w:val="00B83D82"/>
    <w:rsid w:val="00B85A69"/>
    <w:rsid w:val="00B87C13"/>
    <w:rsid w:val="00BA2806"/>
    <w:rsid w:val="00BB4161"/>
    <w:rsid w:val="00BE3352"/>
    <w:rsid w:val="00C013A7"/>
    <w:rsid w:val="00C76D70"/>
    <w:rsid w:val="00C84AED"/>
    <w:rsid w:val="00C950CF"/>
    <w:rsid w:val="00C95BC7"/>
    <w:rsid w:val="00CC4C13"/>
    <w:rsid w:val="00D17653"/>
    <w:rsid w:val="00D24302"/>
    <w:rsid w:val="00D333C5"/>
    <w:rsid w:val="00D45BE0"/>
    <w:rsid w:val="00D51F9B"/>
    <w:rsid w:val="00D976F0"/>
    <w:rsid w:val="00E3704F"/>
    <w:rsid w:val="00E61B6A"/>
    <w:rsid w:val="00E64F20"/>
    <w:rsid w:val="00E72690"/>
    <w:rsid w:val="00EE7B7B"/>
    <w:rsid w:val="00EF2054"/>
    <w:rsid w:val="00EF4956"/>
    <w:rsid w:val="00F011AB"/>
    <w:rsid w:val="00F33F0A"/>
    <w:rsid w:val="00F40AC7"/>
    <w:rsid w:val="00F433A4"/>
    <w:rsid w:val="00F5072C"/>
    <w:rsid w:val="00F643BC"/>
    <w:rsid w:val="00F72AB4"/>
    <w:rsid w:val="00F75341"/>
    <w:rsid w:val="00F75800"/>
    <w:rsid w:val="00FA0468"/>
    <w:rsid w:val="00FC14BB"/>
    <w:rsid w:val="00FC452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adrmunteni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erificare.poscc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i.poscce@adrmuntenia.r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8</TotalTime>
  <Pages>1</Pages>
  <Words>328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2233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11</cp:revision>
  <cp:lastPrinted>2010-05-28T08:33:00Z</cp:lastPrinted>
  <dcterms:created xsi:type="dcterms:W3CDTF">2014-07-10T11:41:00Z</dcterms:created>
  <dcterms:modified xsi:type="dcterms:W3CDTF">2014-09-25T08:33:00Z</dcterms:modified>
</cp:coreProperties>
</file>